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7CB27" w14:textId="77777777" w:rsidR="005049FF" w:rsidRDefault="005049FF" w:rsidP="005049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James BOTTER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fl.1493 – 1510)</w:t>
      </w:r>
    </w:p>
    <w:p w14:paraId="17F96A1E" w14:textId="77777777" w:rsidR="005049FF" w:rsidRDefault="005049FF" w:rsidP="005049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</w:t>
      </w:r>
      <w:proofErr w:type="spellStart"/>
      <w:proofErr w:type="gramStart"/>
      <w:r>
        <w:rPr>
          <w:rFonts w:cs="Times New Roman"/>
          <w:szCs w:val="24"/>
        </w:rPr>
        <w:t>St.Botolph’s</w:t>
      </w:r>
      <w:proofErr w:type="spellEnd"/>
      <w:proofErr w:type="gramEnd"/>
      <w:r>
        <w:rPr>
          <w:rFonts w:cs="Times New Roman"/>
          <w:szCs w:val="24"/>
        </w:rPr>
        <w:t xml:space="preserve"> Church, Westwick, Norfolk.</w:t>
      </w:r>
    </w:p>
    <w:p w14:paraId="5668B74C" w14:textId="77777777" w:rsidR="005049FF" w:rsidRDefault="005049FF" w:rsidP="005049FF">
      <w:pPr>
        <w:pStyle w:val="NoSpacing"/>
        <w:rPr>
          <w:rFonts w:cs="Times New Roman"/>
          <w:szCs w:val="24"/>
        </w:rPr>
      </w:pPr>
    </w:p>
    <w:p w14:paraId="0A4CB382" w14:textId="77777777" w:rsidR="005049FF" w:rsidRDefault="005049FF" w:rsidP="005049FF">
      <w:pPr>
        <w:pStyle w:val="NoSpacing"/>
        <w:rPr>
          <w:rFonts w:cs="Times New Roman"/>
          <w:szCs w:val="24"/>
        </w:rPr>
      </w:pPr>
    </w:p>
    <w:p w14:paraId="3B8F2DFC" w14:textId="77777777" w:rsidR="005049FF" w:rsidRDefault="005049FF" w:rsidP="005049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1493</w:t>
      </w:r>
      <w:r>
        <w:rPr>
          <w:rFonts w:cs="Times New Roman"/>
          <w:szCs w:val="24"/>
        </w:rPr>
        <w:tab/>
        <w:t>He became Rector.</w:t>
      </w:r>
    </w:p>
    <w:p w14:paraId="7EE3F961" w14:textId="77777777" w:rsidR="005049FF" w:rsidRDefault="005049FF" w:rsidP="005049FF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0AE30078" w14:textId="77777777" w:rsidR="005049FF" w:rsidRDefault="005049FF" w:rsidP="005049FF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80-2,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4195A362" w14:textId="77777777" w:rsidR="005049FF" w:rsidRDefault="005049FF" w:rsidP="005049FF">
      <w:pPr>
        <w:pStyle w:val="NoSpacing"/>
        <w:rPr>
          <w:rFonts w:cs="Times New Roman"/>
          <w:szCs w:val="24"/>
        </w:rPr>
      </w:pPr>
    </w:p>
    <w:p w14:paraId="24A9AB63" w14:textId="77777777" w:rsidR="005049FF" w:rsidRDefault="005049FF" w:rsidP="005049FF">
      <w:pPr>
        <w:pStyle w:val="NoSpacing"/>
        <w:rPr>
          <w:rFonts w:cs="Times New Roman"/>
          <w:szCs w:val="24"/>
        </w:rPr>
      </w:pPr>
    </w:p>
    <w:p w14:paraId="1C20C511" w14:textId="77777777" w:rsidR="005049FF" w:rsidRDefault="005049FF" w:rsidP="005049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February 2024</w:t>
      </w:r>
    </w:p>
    <w:p w14:paraId="436ADA1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FEEB0" w14:textId="77777777" w:rsidR="005049FF" w:rsidRDefault="005049FF" w:rsidP="009139A6">
      <w:r>
        <w:separator/>
      </w:r>
    </w:p>
  </w:endnote>
  <w:endnote w:type="continuationSeparator" w:id="0">
    <w:p w14:paraId="4D801E22" w14:textId="77777777" w:rsidR="005049FF" w:rsidRDefault="005049F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BFCB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F938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A2A5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E9DB5" w14:textId="77777777" w:rsidR="005049FF" w:rsidRDefault="005049FF" w:rsidP="009139A6">
      <w:r>
        <w:separator/>
      </w:r>
    </w:p>
  </w:footnote>
  <w:footnote w:type="continuationSeparator" w:id="0">
    <w:p w14:paraId="1D8DBA94" w14:textId="77777777" w:rsidR="005049FF" w:rsidRDefault="005049F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9496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D025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C9A6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9FF"/>
    <w:rsid w:val="000666E0"/>
    <w:rsid w:val="002510B7"/>
    <w:rsid w:val="005049FF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76A073"/>
  <w15:chartTrackingRefBased/>
  <w15:docId w15:val="{CA38A383-8376-4B37-8FFF-71BED1814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9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2024-02-02T18:30:00Z</dcterms:created>
  <dcterms:modified xsi:type="dcterms:W3CDTF">2024-02-02T18:39:00Z</dcterms:modified>
</cp:coreProperties>
</file>